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21355" w14:textId="7CDB16E2" w:rsidR="0033027D" w:rsidRPr="0033027D" w:rsidRDefault="00DD257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257E">
        <w:rPr>
          <w:b/>
          <w:noProof/>
          <w:sz w:val="24"/>
        </w:rPr>
        <w:t>3GPP TSG-RAN WG4 Meeting #94-e-bis</w:t>
      </w:r>
      <w:r w:rsidR="00F70F1C">
        <w:rPr>
          <w:b/>
          <w:noProof/>
          <w:sz w:val="24"/>
        </w:rPr>
        <w:tab/>
      </w:r>
      <w:r w:rsidR="008D16BF" w:rsidRPr="008D16BF">
        <w:rPr>
          <w:b/>
          <w:noProof/>
          <w:sz w:val="24"/>
        </w:rPr>
        <w:t>R4-2003637</w:t>
      </w:r>
    </w:p>
    <w:p w14:paraId="6CFC317F" w14:textId="4DEB432C" w:rsidR="006A45BA" w:rsidRPr="006A45BA" w:rsidRDefault="00DD257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257E">
        <w:rPr>
          <w:b/>
          <w:noProof/>
          <w:sz w:val="24"/>
        </w:rPr>
        <w:t>Electronic Meeting, 20 – 30 Apr., 2020</w:t>
      </w:r>
      <w:r w:rsidR="0033027D" w:rsidRPr="0033027D">
        <w:rPr>
          <w:b/>
          <w:noProof/>
          <w:sz w:val="24"/>
        </w:rPr>
        <w:tab/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6EA4AED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D257E">
        <w:rPr>
          <w:rFonts w:ascii="Arial" w:eastAsia="Batang" w:hAnsi="Arial"/>
          <w:b/>
          <w:lang w:val="en-US" w:eastAsia="zh-CN"/>
        </w:rPr>
        <w:t>CAICT</w:t>
      </w:r>
    </w:p>
    <w:p w14:paraId="490F0AA2" w14:textId="270A594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C53B24">
        <w:rPr>
          <w:rFonts w:ascii="Arial" w:eastAsia="Batang" w:hAnsi="Arial" w:cs="Arial"/>
          <w:b/>
          <w:lang w:eastAsia="zh-CN"/>
        </w:rPr>
        <w:t>WID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53B24" w:rsidRPr="00C53B24">
        <w:rPr>
          <w:rFonts w:ascii="Arial" w:eastAsia="Batang" w:hAnsi="Arial" w:cs="Arial"/>
          <w:b/>
          <w:lang w:eastAsia="zh-CN"/>
        </w:rPr>
        <w:t>Verification of Multiple In</w:t>
      </w:r>
      <w:r w:rsidR="00C77E1C">
        <w:rPr>
          <w:rFonts w:ascii="Arial" w:eastAsia="Batang" w:hAnsi="Arial" w:cs="Arial"/>
          <w:b/>
          <w:lang w:eastAsia="zh-CN"/>
        </w:rPr>
        <w:t>put Multiple Output (MIMO) Over-the-</w:t>
      </w:r>
      <w:r w:rsidR="00C53B24" w:rsidRPr="00C53B24">
        <w:rPr>
          <w:rFonts w:ascii="Arial" w:eastAsia="Batang" w:hAnsi="Arial" w:cs="Arial"/>
          <w:b/>
          <w:lang w:eastAsia="zh-CN"/>
        </w:rPr>
        <w:t xml:space="preserve">Air (OTA) performance </w:t>
      </w:r>
      <w:r w:rsidR="00690114" w:rsidRPr="00690114">
        <w:rPr>
          <w:rFonts w:ascii="Arial" w:eastAsia="Batang" w:hAnsi="Arial" w:cs="Arial"/>
          <w:b/>
          <w:lang w:eastAsia="zh-CN"/>
        </w:rPr>
        <w:t>of</w:t>
      </w:r>
      <w:r w:rsidR="00F17FEA">
        <w:rPr>
          <w:rFonts w:ascii="Arial" w:eastAsia="Batang" w:hAnsi="Arial" w:cs="Arial"/>
          <w:b/>
          <w:lang w:eastAsia="zh-CN"/>
        </w:rPr>
        <w:t xml:space="preserve"> </w:t>
      </w:r>
      <w:r w:rsidR="006F2562" w:rsidRPr="006F2562">
        <w:rPr>
          <w:rFonts w:ascii="Arial" w:eastAsia="Batang" w:hAnsi="Arial" w:cs="Arial"/>
          <w:b/>
          <w:lang w:eastAsia="zh-CN"/>
        </w:rPr>
        <w:t>NR</w:t>
      </w:r>
      <w:r w:rsidR="00690114" w:rsidRPr="00690114">
        <w:rPr>
          <w:rFonts w:ascii="Arial" w:eastAsia="Batang" w:hAnsi="Arial" w:cs="Arial"/>
          <w:b/>
          <w:lang w:eastAsia="zh-CN"/>
        </w:rPr>
        <w:t xml:space="preserve"> UEs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6117BC05" w14:textId="1297B41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53B24">
        <w:rPr>
          <w:rFonts w:ascii="Arial" w:eastAsia="Batang" w:hAnsi="Arial" w:cs="Arial"/>
          <w:b/>
          <w:lang w:eastAsia="zh-CN"/>
        </w:rPr>
        <w:t>information</w:t>
      </w:r>
    </w:p>
    <w:p w14:paraId="6694FD7B" w14:textId="62440D3A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55CCA" w:rsidRPr="00455CCA">
        <w:rPr>
          <w:rFonts w:ascii="Arial" w:eastAsia="Batang" w:hAnsi="Arial"/>
          <w:b/>
          <w:lang w:eastAsia="zh-CN"/>
        </w:rPr>
        <w:t>13</w:t>
      </w:r>
      <w:r w:rsidR="005F237A" w:rsidRPr="00455CCA">
        <w:rPr>
          <w:rFonts w:ascii="Arial" w:eastAsia="Batang" w:hAnsi="Arial" w:hint="eastAsia"/>
          <w:b/>
          <w:lang w:eastAsia="zh-CN"/>
        </w:rPr>
        <w:t>.</w:t>
      </w:r>
      <w:r w:rsidR="00C01871" w:rsidRPr="00455CCA">
        <w:rPr>
          <w:rFonts w:ascii="Arial" w:eastAsia="Batang" w:hAnsi="Arial"/>
          <w:b/>
          <w:lang w:eastAsia="zh-CN"/>
        </w:rPr>
        <w:t>2</w:t>
      </w:r>
      <w:r w:rsidR="00447F41" w:rsidRPr="00455CCA">
        <w:rPr>
          <w:rFonts w:ascii="Arial" w:eastAsia="Batang" w:hAnsi="Arial" w:hint="eastAsia"/>
          <w:b/>
          <w:lang w:eastAsia="zh-CN"/>
        </w:rPr>
        <w:t>.</w:t>
      </w:r>
      <w:r w:rsidR="00447F41" w:rsidRPr="00455CCA">
        <w:rPr>
          <w:rFonts w:ascii="Arial" w:eastAsia="Batang" w:hAnsi="Arial"/>
          <w:b/>
          <w:lang w:eastAsia="zh-CN"/>
        </w:rPr>
        <w:t>4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CC4986F" w14:textId="17A641FE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520E6" w:rsidRPr="00F520E6">
        <w:t xml:space="preserve">Verification of Multiple Input Multiple Output (MIMO) </w:t>
      </w:r>
      <w:r w:rsidR="003F6AA7" w:rsidRPr="003F6AA7">
        <w:t>Over-the-Air</w:t>
      </w:r>
      <w:r w:rsidR="00F520E6" w:rsidRPr="00F520E6">
        <w:t xml:space="preserve"> (OTA) performance of NR UEs</w:t>
      </w:r>
      <w:r w:rsidR="00D31CC8" w:rsidRPr="00251D80">
        <w:t xml:space="preserve"> </w:t>
      </w:r>
    </w:p>
    <w:p w14:paraId="4D18CC11" w14:textId="11FA4ED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90114" w:rsidRPr="00690114">
        <w:t>NR_MIMO_OTA_</w:t>
      </w:r>
      <w:r w:rsidR="00F520E6">
        <w:t>Performance</w:t>
      </w:r>
      <w:r w:rsidR="00D31CC8" w:rsidRPr="00251D80">
        <w:t xml:space="preserve"> </w:t>
      </w:r>
    </w:p>
    <w:p w14:paraId="4B5977D3" w14:textId="4FDC734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BD4C03">
        <w:t>TBD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9B5ED0F" w:rsidR="00ED67DA" w:rsidRPr="004C7921" w:rsidRDefault="00F520E6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5EEBC3D4" w:rsidR="00ED67DA" w:rsidRPr="004C7921" w:rsidRDefault="00C77E1C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663670D4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34F113CF" w14:textId="77777777" w:rsidR="008A76FD" w:rsidRDefault="008A76FD" w:rsidP="001C5C86">
      <w:pPr>
        <w:ind w:right="-99"/>
        <w:rPr>
          <w:b/>
        </w:rPr>
      </w:pPr>
    </w:p>
    <w:p w14:paraId="1F91B49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1326E68E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28850BEA" w:rsidR="004876B9" w:rsidRDefault="00595CA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0AA1E6A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39F3581C" w:rsidR="004876B9" w:rsidRDefault="00887E80" w:rsidP="00A10539">
            <w:pPr>
              <w:pStyle w:val="TAL"/>
            </w:pPr>
            <w:r w:rsidRPr="00887E80">
              <w:t>801001</w:t>
            </w:r>
          </w:p>
        </w:tc>
        <w:tc>
          <w:tcPr>
            <w:tcW w:w="3969" w:type="dxa"/>
          </w:tcPr>
          <w:p w14:paraId="38E54C96" w14:textId="1821024A" w:rsidR="004876B9" w:rsidRDefault="00C77E1C" w:rsidP="00690114">
            <w:pPr>
              <w:pStyle w:val="TAL"/>
            </w:pPr>
            <w:r w:rsidRPr="00C77E1C">
              <w:t>Study on radiated metrics and test methodology for the verification of multi-antenna reception performance of NR UEs</w:t>
            </w:r>
          </w:p>
        </w:tc>
        <w:tc>
          <w:tcPr>
            <w:tcW w:w="4536" w:type="dxa"/>
          </w:tcPr>
          <w:p w14:paraId="4FB7E64A" w14:textId="168792DD" w:rsidR="004876B9" w:rsidRPr="00251D80" w:rsidRDefault="00C77E1C" w:rsidP="00982CD6">
            <w:pPr>
              <w:pStyle w:val="tah0"/>
            </w:pPr>
            <w:r w:rsidRPr="00C77E1C">
              <w:rPr>
                <w:rFonts w:ascii="Arial" w:eastAsia="Times New Roman" w:hAnsi="Arial"/>
                <w:sz w:val="18"/>
                <w:szCs w:val="20"/>
                <w:lang w:val="en-GB"/>
              </w:rPr>
              <w:t>Study item prior to Work item</w:t>
            </w:r>
          </w:p>
        </w:tc>
      </w:tr>
    </w:tbl>
    <w:p w14:paraId="793E9343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0114" w14:paraId="0E007FE3" w14:textId="77777777" w:rsidTr="00A36378">
        <w:tc>
          <w:tcPr>
            <w:tcW w:w="1101" w:type="dxa"/>
          </w:tcPr>
          <w:p w14:paraId="3D8DAC69" w14:textId="25B969C0" w:rsidR="00690114" w:rsidRPr="00C77E1C" w:rsidRDefault="00457E8D" w:rsidP="00A10539">
            <w:pPr>
              <w:pStyle w:val="TAL"/>
              <w:rPr>
                <w:highlight w:val="yellow"/>
              </w:rPr>
            </w:pPr>
            <w:r w:rsidRPr="00457E8D">
              <w:t>750267</w:t>
            </w:r>
          </w:p>
        </w:tc>
        <w:tc>
          <w:tcPr>
            <w:tcW w:w="3969" w:type="dxa"/>
          </w:tcPr>
          <w:p w14:paraId="73803B7E" w14:textId="25F3A4FD" w:rsidR="00690114" w:rsidRPr="00C77E1C" w:rsidRDefault="00457E8D" w:rsidP="00690114">
            <w:pPr>
              <w:pStyle w:val="TAL"/>
              <w:rPr>
                <w:highlight w:val="yellow"/>
              </w:rPr>
            </w:pPr>
            <w:r w:rsidRPr="00457E8D">
              <w:t>Perf. part: New Radio Access Technology</w:t>
            </w:r>
          </w:p>
        </w:tc>
        <w:tc>
          <w:tcPr>
            <w:tcW w:w="4536" w:type="dxa"/>
          </w:tcPr>
          <w:p w14:paraId="19773A33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690114" w14:paraId="2166E843" w14:textId="77777777" w:rsidTr="00A36378">
        <w:tc>
          <w:tcPr>
            <w:tcW w:w="1101" w:type="dxa"/>
          </w:tcPr>
          <w:p w14:paraId="4436D446" w14:textId="77777777" w:rsidR="00690114" w:rsidRPr="00C77E1C" w:rsidRDefault="00690114" w:rsidP="00A10539">
            <w:pPr>
              <w:pStyle w:val="TAL"/>
              <w:rPr>
                <w:highlight w:val="yellow"/>
              </w:rPr>
            </w:pPr>
            <w:r w:rsidRPr="00DB3D26">
              <w:t>750044</w:t>
            </w:r>
          </w:p>
        </w:tc>
        <w:tc>
          <w:tcPr>
            <w:tcW w:w="3969" w:type="dxa"/>
          </w:tcPr>
          <w:p w14:paraId="067A4CBD" w14:textId="070A3A14" w:rsidR="00690114" w:rsidRPr="00C77E1C" w:rsidRDefault="00DB3D26" w:rsidP="00A10539">
            <w:pPr>
              <w:pStyle w:val="TAL"/>
              <w:rPr>
                <w:highlight w:val="yellow"/>
              </w:rPr>
            </w:pPr>
            <w:r w:rsidRPr="00DB3D26">
              <w:t>Study of test methods for New Radio</w:t>
            </w:r>
          </w:p>
        </w:tc>
        <w:tc>
          <w:tcPr>
            <w:tcW w:w="4536" w:type="dxa"/>
          </w:tcPr>
          <w:p w14:paraId="1CDE90D4" w14:textId="2C473D58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457E8D" w14:paraId="6E8F2EE6" w14:textId="77777777" w:rsidTr="00A36378">
        <w:tc>
          <w:tcPr>
            <w:tcW w:w="1101" w:type="dxa"/>
          </w:tcPr>
          <w:p w14:paraId="491289C7" w14:textId="2D282DB5" w:rsidR="00457E8D" w:rsidRPr="00DB3D26" w:rsidRDefault="00457E8D" w:rsidP="00A10539">
            <w:pPr>
              <w:pStyle w:val="TAL"/>
            </w:pPr>
            <w:r w:rsidRPr="00457E8D">
              <w:t>850071</w:t>
            </w:r>
          </w:p>
        </w:tc>
        <w:tc>
          <w:tcPr>
            <w:tcW w:w="3969" w:type="dxa"/>
          </w:tcPr>
          <w:p w14:paraId="673C7A7F" w14:textId="4ED75E33" w:rsidR="00457E8D" w:rsidRPr="00DB3D26" w:rsidRDefault="00457E8D" w:rsidP="00A10539">
            <w:pPr>
              <w:pStyle w:val="TAL"/>
            </w:pPr>
            <w:r w:rsidRPr="00457E8D">
              <w:t>Study on enhanced test methods for FR2 NR UEs</w:t>
            </w:r>
          </w:p>
        </w:tc>
        <w:tc>
          <w:tcPr>
            <w:tcW w:w="4536" w:type="dxa"/>
          </w:tcPr>
          <w:p w14:paraId="163446DC" w14:textId="77777777" w:rsidR="00457E8D" w:rsidRPr="00251D80" w:rsidRDefault="00457E8D" w:rsidP="00982CD6">
            <w:pPr>
              <w:pStyle w:val="tah0"/>
              <w:rPr>
                <w:i/>
                <w:sz w:val="20"/>
              </w:rPr>
            </w:pP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2D62BB27" w14:textId="7CBCFA15" w:rsidR="003F6AA7" w:rsidRPr="003F6AA7" w:rsidRDefault="00943B84" w:rsidP="00FF5074">
      <w:r>
        <w:t>R</w:t>
      </w:r>
      <w:r w:rsidRPr="00943B84">
        <w:t xml:space="preserve">adiated multi-antenna reception performance </w:t>
      </w:r>
      <w:r>
        <w:t xml:space="preserve">is one of the most important characteristic to </w:t>
      </w:r>
      <w:r w:rsidRPr="00943B84">
        <w:t>verify the MIMO receiver of the UE under conditions more closely resembling the end user’s interaction with the device</w:t>
      </w:r>
      <w:r>
        <w:t>.</w:t>
      </w:r>
      <w:r w:rsidRPr="00943B84">
        <w:t xml:space="preserve"> </w:t>
      </w:r>
      <w:r w:rsidR="00B174F6" w:rsidRPr="00F17FEA">
        <w:t xml:space="preserve">The </w:t>
      </w:r>
      <w:r w:rsidR="003F6AA7" w:rsidRPr="003F6AA7">
        <w:t>RAN WG4 has been working on the</w:t>
      </w:r>
      <w:r w:rsidR="00E35C3F" w:rsidRPr="00E35C3F">
        <w:t xml:space="preserve"> Rel-16</w:t>
      </w:r>
      <w:r w:rsidR="003F6AA7" w:rsidRPr="003F6AA7">
        <w:t xml:space="preserve"> study item “</w:t>
      </w:r>
      <w:r w:rsidR="00457E8D" w:rsidRPr="00457E8D">
        <w:t>Study on radiated metrics and test methodology for the verification of multi-antenna reception performance of NR UEs</w:t>
      </w:r>
      <w:r w:rsidR="003F6AA7" w:rsidRPr="003F6AA7">
        <w:t xml:space="preserve">” with the objective to define </w:t>
      </w:r>
      <w:r w:rsidR="00FF5074">
        <w:t>the</w:t>
      </w:r>
      <w:r w:rsidR="003F6AA7" w:rsidRPr="003F6AA7">
        <w:t xml:space="preserve"> </w:t>
      </w:r>
      <w:r w:rsidR="00457E8D">
        <w:t xml:space="preserve">radiated metrics and </w:t>
      </w:r>
      <w:r w:rsidR="003F6AA7" w:rsidRPr="003F6AA7">
        <w:t xml:space="preserve">test methodology for </w:t>
      </w:r>
      <w:r w:rsidR="00305658">
        <w:t xml:space="preserve">measuring </w:t>
      </w:r>
      <w:r w:rsidR="00E35C3F">
        <w:t>NR MIMO OTA</w:t>
      </w:r>
      <w:r w:rsidR="00457E8D">
        <w:t>, both</w:t>
      </w:r>
      <w:r w:rsidR="00FF5074">
        <w:t xml:space="preserve"> FR1 and FR2</w:t>
      </w:r>
      <w:r w:rsidR="003F6AA7" w:rsidRPr="003F6AA7">
        <w:t xml:space="preserve">. RAN4 has done sufficient work </w:t>
      </w:r>
      <w:r w:rsidR="00457E8D">
        <w:t xml:space="preserve">on </w:t>
      </w:r>
      <w:r w:rsidR="003F6AA7" w:rsidRPr="003F6AA7">
        <w:t xml:space="preserve">test methodology </w:t>
      </w:r>
      <w:r w:rsidR="00457E8D">
        <w:t>for NR MIMO OTA</w:t>
      </w:r>
      <w:r w:rsidR="001600A6">
        <w:t xml:space="preserve"> testing, next step is </w:t>
      </w:r>
      <w:r w:rsidR="00305658">
        <w:t>to finalize</w:t>
      </w:r>
      <w:r w:rsidR="001600A6">
        <w:t xml:space="preserve"> the performance requirement of NR UEs based on the outcome of the SI</w:t>
      </w:r>
      <w:r w:rsidR="003F6AA7" w:rsidRPr="003F6AA7">
        <w:t>.</w:t>
      </w:r>
    </w:p>
    <w:p w14:paraId="7B4D8E89" w14:textId="3F5D6DCE" w:rsidR="000A5B51" w:rsidRDefault="003F6AA7" w:rsidP="00FF5074">
      <w:r w:rsidRPr="003F6AA7">
        <w:t xml:space="preserve">Therefore, it is proposed to move this work into a work item to </w:t>
      </w:r>
      <w:r w:rsidR="00FF5074">
        <w:t>finalize the performance requirement work for NR MIMO OTA</w:t>
      </w:r>
      <w:r w:rsidRPr="003F6AA7">
        <w:t>.</w:t>
      </w:r>
    </w:p>
    <w:p w14:paraId="71C2E9FB" w14:textId="77777777" w:rsidR="008A76FD" w:rsidRDefault="008A76FD" w:rsidP="00A529CF">
      <w:pPr>
        <w:pStyle w:val="2"/>
      </w:pPr>
      <w:r>
        <w:t>4</w:t>
      </w:r>
      <w:r>
        <w:tab/>
        <w:t>Objective</w:t>
      </w:r>
    </w:p>
    <w:p w14:paraId="5D973E0A" w14:textId="77777777" w:rsidR="00ED67DA" w:rsidRPr="00987B65" w:rsidRDefault="00ED67DA" w:rsidP="00ED67DA">
      <w:pPr>
        <w:pStyle w:val="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>Objective of SI or Core part WI or Testing part WI</w:t>
      </w:r>
    </w:p>
    <w:p w14:paraId="0E33E937" w14:textId="77B7DB1E" w:rsidR="0086671F" w:rsidRDefault="0086671F" w:rsidP="00690114">
      <w:r>
        <w:t xml:space="preserve">The objective of this </w:t>
      </w:r>
      <w:r w:rsidR="00FF5074">
        <w:t>Work</w:t>
      </w:r>
      <w:r>
        <w:t xml:space="preserve"> Item is to </w:t>
      </w:r>
      <w:r w:rsidR="00DC5D89">
        <w:t>specify</w:t>
      </w:r>
      <w:r>
        <w:t xml:space="preserve"> </w:t>
      </w:r>
      <w:r w:rsidR="007B5189">
        <w:t>MIMO OTA performance requirement for NR UEs.</w:t>
      </w:r>
      <w:r w:rsidR="00E006D8">
        <w:t xml:space="preserve"> </w:t>
      </w:r>
      <w:r w:rsidR="006A0D55">
        <w:t xml:space="preserve">The </w:t>
      </w:r>
      <w:r w:rsidR="00FF5074">
        <w:t>Work</w:t>
      </w:r>
      <w:r w:rsidR="006A0D55">
        <w:t xml:space="preserve"> Item’s outcome shall be captured in T</w:t>
      </w:r>
      <w:r w:rsidR="00FF5074">
        <w:t>S</w:t>
      </w:r>
      <w:r w:rsidR="006A0D55">
        <w:t>38.xyz.</w:t>
      </w:r>
      <w:r w:rsidR="00B337D0" w:rsidRPr="00B337D0">
        <w:t xml:space="preserve"> </w:t>
      </w:r>
    </w:p>
    <w:p w14:paraId="7886A5D0" w14:textId="4CD20D55" w:rsidR="006A0D55" w:rsidRDefault="00C229A5" w:rsidP="00690114">
      <w:r>
        <w:t>Investigate and specify the following aspects</w:t>
      </w:r>
      <w:r w:rsidR="006A0D55">
        <w:t>:</w:t>
      </w:r>
    </w:p>
    <w:p w14:paraId="2D42DB66" w14:textId="153E8129" w:rsidR="006B3E8B" w:rsidRDefault="006A0D55" w:rsidP="006B3E8B">
      <w:pPr>
        <w:pStyle w:val="25"/>
      </w:pPr>
      <w:r>
        <w:t>-</w:t>
      </w:r>
      <w:r>
        <w:tab/>
      </w:r>
      <w:r w:rsidR="000F68F2">
        <w:t>The</w:t>
      </w:r>
      <w:r w:rsidR="006B3E8B">
        <w:t xml:space="preserve"> </w:t>
      </w:r>
      <w:r w:rsidR="00A11289">
        <w:t>work</w:t>
      </w:r>
      <w:r w:rsidR="006B3E8B">
        <w:t xml:space="preserve"> is based on </w:t>
      </w:r>
      <w:r w:rsidR="00FF5074">
        <w:t>the outcome of SI in TR38.827.</w:t>
      </w:r>
    </w:p>
    <w:p w14:paraId="78E7AD52" w14:textId="0B7CE5CE" w:rsidR="006A0D55" w:rsidRPr="00E35C3F" w:rsidRDefault="006B3E8B" w:rsidP="006A0D55">
      <w:pPr>
        <w:pStyle w:val="25"/>
      </w:pPr>
      <w:r w:rsidRPr="00E35C3F">
        <w:t>-</w:t>
      </w:r>
      <w:r w:rsidRPr="00E35C3F">
        <w:tab/>
      </w:r>
      <w:r w:rsidR="00C85F64" w:rsidRPr="00E35C3F">
        <w:t>D</w:t>
      </w:r>
      <w:r w:rsidR="00305658" w:rsidRPr="00E35C3F">
        <w:t>efine requirements for</w:t>
      </w:r>
      <w:r w:rsidR="006A0D55" w:rsidRPr="00E35C3F">
        <w:t xml:space="preserve"> the following device types:</w:t>
      </w:r>
    </w:p>
    <w:p w14:paraId="6AF117C0" w14:textId="3BD451E4" w:rsidR="006A0D55" w:rsidRPr="00E35C3F" w:rsidRDefault="006A0D55" w:rsidP="006A0D55">
      <w:pPr>
        <w:pStyle w:val="32"/>
      </w:pPr>
      <w:r w:rsidRPr="00E35C3F">
        <w:t>-</w:t>
      </w:r>
      <w:r w:rsidRPr="00E35C3F">
        <w:tab/>
        <w:t>Smartphone</w:t>
      </w:r>
      <w:r w:rsidR="00305658" w:rsidRPr="00E35C3F">
        <w:t xml:space="preserve"> </w:t>
      </w:r>
      <w:r w:rsidR="00C85F64" w:rsidRPr="00E35C3F">
        <w:t>is the first priority</w:t>
      </w:r>
    </w:p>
    <w:p w14:paraId="3E290F6B" w14:textId="77777777" w:rsidR="006A0D55" w:rsidRPr="00E35C3F" w:rsidRDefault="006A0D55" w:rsidP="006A0D55">
      <w:pPr>
        <w:pStyle w:val="32"/>
      </w:pPr>
      <w:r w:rsidRPr="00E35C3F">
        <w:t>-</w:t>
      </w:r>
      <w:r w:rsidRPr="00E35C3F">
        <w:tab/>
        <w:t>Tablet</w:t>
      </w:r>
    </w:p>
    <w:p w14:paraId="484160A6" w14:textId="77777777" w:rsidR="006A0D55" w:rsidRPr="00E35C3F" w:rsidRDefault="006A0D55" w:rsidP="006A0D55">
      <w:pPr>
        <w:pStyle w:val="32"/>
      </w:pPr>
      <w:r w:rsidRPr="00E35C3F">
        <w:t>-</w:t>
      </w:r>
      <w:r w:rsidRPr="00E35C3F">
        <w:tab/>
        <w:t>Wearable device</w:t>
      </w:r>
    </w:p>
    <w:p w14:paraId="0F25A5E9" w14:textId="77777777" w:rsidR="006A0D55" w:rsidRDefault="006A0D55" w:rsidP="006A0D55">
      <w:pPr>
        <w:pStyle w:val="32"/>
      </w:pPr>
      <w:r w:rsidRPr="00E35C3F">
        <w:t>-</w:t>
      </w:r>
      <w:r w:rsidRPr="00E35C3F">
        <w:tab/>
        <w:t>Fixed wireless access (FWA) terminal</w:t>
      </w:r>
    </w:p>
    <w:p w14:paraId="465774B2" w14:textId="290DDBAE" w:rsidR="00305658" w:rsidRDefault="00DC5D89" w:rsidP="00305658">
      <w:pPr>
        <w:pStyle w:val="25"/>
      </w:pPr>
      <w:r>
        <w:t xml:space="preserve">-    </w:t>
      </w:r>
      <w:r w:rsidR="00EA5F98">
        <w:t xml:space="preserve">The </w:t>
      </w:r>
      <w:r w:rsidR="000F0825">
        <w:t>performance requirement</w:t>
      </w:r>
      <w:r w:rsidR="00EA5F98">
        <w:t xml:space="preserve"> shall include both NSA and SA</w:t>
      </w:r>
    </w:p>
    <w:p w14:paraId="2ED127BD" w14:textId="5574B59B" w:rsidR="005636D0" w:rsidRDefault="00305658" w:rsidP="005636D0">
      <w:pPr>
        <w:pStyle w:val="25"/>
      </w:pPr>
      <w:r>
        <w:t xml:space="preserve">-    </w:t>
      </w:r>
      <w:r w:rsidR="00A11289">
        <w:t>D</w:t>
      </w:r>
      <w:r w:rsidR="000823D0" w:rsidRPr="00A11289">
        <w:t>own</w:t>
      </w:r>
      <w:r w:rsidR="00A11289">
        <w:t>-</w:t>
      </w:r>
      <w:r w:rsidR="000823D0" w:rsidRPr="00A11289">
        <w:t>selecting of parameters for RMC</w:t>
      </w:r>
      <w:r w:rsidR="00C85F64">
        <w:t xml:space="preserve"> in TR38.827</w:t>
      </w:r>
    </w:p>
    <w:p w14:paraId="04018D60" w14:textId="0A30F3EF" w:rsidR="005636D0" w:rsidRDefault="00A529CF" w:rsidP="005636D0">
      <w:pPr>
        <w:pStyle w:val="25"/>
      </w:pPr>
      <w:r>
        <w:t xml:space="preserve"> </w:t>
      </w:r>
      <w:r w:rsidR="005636D0">
        <w:t>-</w:t>
      </w:r>
      <w:r w:rsidR="005636D0">
        <w:tab/>
      </w:r>
      <w:r w:rsidR="00A11289">
        <w:t>D</w:t>
      </w:r>
      <w:r w:rsidR="005636D0" w:rsidRPr="00A11289">
        <w:t>own</w:t>
      </w:r>
      <w:r w:rsidR="00A11289">
        <w:t>-</w:t>
      </w:r>
      <w:r w:rsidR="005636D0" w:rsidRPr="00A11289">
        <w:t xml:space="preserve">selecting of </w:t>
      </w:r>
      <w:r w:rsidR="005636D0">
        <w:t>Channel model</w:t>
      </w:r>
      <w:r w:rsidR="00C85F64">
        <w:t>s</w:t>
      </w:r>
      <w:r w:rsidR="005636D0">
        <w:t xml:space="preserve"> </w:t>
      </w:r>
      <w:r w:rsidR="00C85F64">
        <w:t xml:space="preserve">in TR38.827 </w:t>
      </w:r>
      <w:r w:rsidR="005636D0">
        <w:t xml:space="preserve">for </w:t>
      </w:r>
      <w:r w:rsidR="00621783">
        <w:rPr>
          <w:rFonts w:hint="eastAsia"/>
          <w:lang w:eastAsia="zh-CN"/>
        </w:rPr>
        <w:t>performance</w:t>
      </w:r>
      <w:r w:rsidR="005636D0">
        <w:t xml:space="preserve"> requirement </w:t>
      </w:r>
    </w:p>
    <w:p w14:paraId="775AD66E" w14:textId="4A789EBD" w:rsidR="007D236E" w:rsidRDefault="007D236E" w:rsidP="006A0D55">
      <w:pPr>
        <w:pStyle w:val="25"/>
      </w:pPr>
      <w:r>
        <w:t xml:space="preserve">-    </w:t>
      </w:r>
      <w:r w:rsidR="00E35C3F">
        <w:t>Specify u</w:t>
      </w:r>
      <w:r>
        <w:t xml:space="preserve">p to spatial multiplexing rank 4 </w:t>
      </w:r>
      <w:r w:rsidR="00E35C3F">
        <w:t>requirements</w:t>
      </w:r>
      <w:r w:rsidR="002C04FE" w:rsidRPr="002C04FE">
        <w:t xml:space="preserve"> for FR1 and up to spatial multiplexing rank 2 </w:t>
      </w:r>
      <w:r w:rsidR="00E35C3F">
        <w:t>requirements</w:t>
      </w:r>
      <w:r w:rsidR="002C04FE" w:rsidRPr="002C04FE">
        <w:t xml:space="preserve"> for FR2</w:t>
      </w:r>
    </w:p>
    <w:p w14:paraId="6E115F52" w14:textId="74F85ECC" w:rsidR="006F63E9" w:rsidRDefault="000D4992" w:rsidP="006F63E9">
      <w:pPr>
        <w:pStyle w:val="25"/>
      </w:pPr>
      <w:r>
        <w:t>-</w:t>
      </w:r>
      <w:r>
        <w:tab/>
      </w:r>
      <w:r w:rsidR="006F63E9">
        <w:t xml:space="preserve">Define the </w:t>
      </w:r>
      <w:r w:rsidR="005636D0">
        <w:t>pass</w:t>
      </w:r>
      <w:r w:rsidR="005636D0">
        <w:rPr>
          <w:lang w:eastAsia="zh-CN"/>
        </w:rPr>
        <w:t>/fail criteria for</w:t>
      </w:r>
      <w:r w:rsidR="006F63E9">
        <w:t xml:space="preserve"> </w:t>
      </w:r>
      <w:r w:rsidR="005636D0">
        <w:t>channel model validation</w:t>
      </w:r>
    </w:p>
    <w:p w14:paraId="3FE6F1DF" w14:textId="15A3E17C" w:rsidR="00690114" w:rsidRDefault="0034530A" w:rsidP="00690114">
      <w:r>
        <w:t>During</w:t>
      </w:r>
      <w:r w:rsidR="00B6411C">
        <w:t xml:space="preserve"> the course of this </w:t>
      </w:r>
      <w:r w:rsidR="000F0825">
        <w:t>wor</w:t>
      </w:r>
      <w:bookmarkStart w:id="0" w:name="_GoBack"/>
      <w:bookmarkEnd w:id="0"/>
      <w:r w:rsidR="000F0825">
        <w:t>k</w:t>
      </w:r>
      <w:r w:rsidR="00B6411C">
        <w:t xml:space="preserve"> </w:t>
      </w:r>
      <w:r w:rsidR="008A3108">
        <w:t>i</w:t>
      </w:r>
      <w:r w:rsidR="00B6411C">
        <w:t>tem, ongoing communication with 3GPP RAN WG5, CTIA OTA</w:t>
      </w:r>
      <w:r w:rsidR="00D53EE3">
        <w:t xml:space="preserve"> </w:t>
      </w:r>
      <w:r w:rsidR="00B6411C">
        <w:t>Working Group (MOSG</w:t>
      </w:r>
      <w:r w:rsidR="000C08B4">
        <w:t xml:space="preserve">, </w:t>
      </w:r>
      <w:r w:rsidR="000C08B4" w:rsidRPr="000C08B4">
        <w:t>5G mm-wave OTA Sub-Working group</w:t>
      </w:r>
      <w:r w:rsidR="00B6411C">
        <w:t xml:space="preserve"> and MUSG), </w:t>
      </w:r>
      <w:r w:rsidR="00EE2B4D">
        <w:t>COST IRA</w:t>
      </w:r>
      <w:r>
        <w:t xml:space="preserve">CON </w:t>
      </w:r>
      <w:r w:rsidR="00B6411C">
        <w:t>and CCSA TC9</w:t>
      </w:r>
      <w:r w:rsidR="008E36DE">
        <w:t xml:space="preserve"> WG1</w:t>
      </w:r>
      <w:r w:rsidR="00B6411C">
        <w:t xml:space="preserve"> shall be maintained to ensure industry coordination on this topic.</w:t>
      </w:r>
    </w:p>
    <w:p w14:paraId="1F5B5914" w14:textId="77777777" w:rsidR="00595CA4" w:rsidRPr="00595CA4" w:rsidRDefault="00595CA4" w:rsidP="00595CA4">
      <w:pPr>
        <w:pStyle w:val="3"/>
        <w:rPr>
          <w:color w:val="000000"/>
        </w:rPr>
      </w:pPr>
      <w:r w:rsidRPr="00595CA4">
        <w:rPr>
          <w:color w:val="000000"/>
        </w:rPr>
        <w:t>4.2</w:t>
      </w:r>
      <w:r w:rsidRPr="00595CA4">
        <w:rPr>
          <w:color w:val="000000"/>
        </w:rPr>
        <w:tab/>
        <w:t>Objective of Performance part WI</w:t>
      </w:r>
    </w:p>
    <w:p w14:paraId="0E7510D0" w14:textId="1AC535CD" w:rsidR="00595CA4" w:rsidRDefault="004912B9" w:rsidP="00595CA4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Specify the </w:t>
      </w:r>
      <w:r w:rsidR="00595CA4">
        <w:rPr>
          <w:sz w:val="21"/>
          <w:szCs w:val="21"/>
          <w:lang w:val="en-US" w:eastAsia="zh-CN"/>
        </w:rPr>
        <w:t>FR1 MIMO OTA</w:t>
      </w:r>
      <w:r w:rsidR="00595CA4"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3C12A60C" w14:textId="3115D3E0" w:rsidR="00595CA4" w:rsidRPr="004912B9" w:rsidRDefault="00C229A5" w:rsidP="008E6652">
      <w:pPr>
        <w:pStyle w:val="af5"/>
        <w:numPr>
          <w:ilvl w:val="0"/>
          <w:numId w:val="18"/>
        </w:numPr>
        <w:spacing w:after="100"/>
        <w:ind w:leftChars="100" w:left="620" w:firstLineChars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FR1</w:t>
      </w:r>
      <w:r w:rsidR="00595CA4" w:rsidRPr="004912B9">
        <w:rPr>
          <w:sz w:val="21"/>
          <w:szCs w:val="21"/>
          <w:lang w:eastAsia="zh-CN"/>
        </w:rPr>
        <w:t xml:space="preserve"> TRMS requirements for NSA and SA</w:t>
      </w:r>
    </w:p>
    <w:p w14:paraId="3278F3D3" w14:textId="2E9EA361" w:rsidR="00595CA4" w:rsidRPr="00595CA4" w:rsidRDefault="00A25D9B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</w:pPr>
      <w:r>
        <w:rPr>
          <w:sz w:val="21"/>
          <w:szCs w:val="21"/>
          <w:lang w:eastAsia="zh-CN"/>
        </w:rPr>
        <w:t>For NSA mode, n</w:t>
      </w:r>
      <w:r w:rsidR="00595CA4" w:rsidRPr="004E3523">
        <w:rPr>
          <w:sz w:val="21"/>
          <w:szCs w:val="21"/>
          <w:lang w:eastAsia="zh-CN"/>
        </w:rPr>
        <w:t xml:space="preserve">o additional LTE </w:t>
      </w:r>
      <w:r w:rsidR="00595CA4">
        <w:rPr>
          <w:sz w:val="21"/>
          <w:szCs w:val="21"/>
          <w:lang w:eastAsia="zh-CN"/>
        </w:rPr>
        <w:t xml:space="preserve">MIMO OTA </w:t>
      </w:r>
      <w:r w:rsidR="00595CA4" w:rsidRPr="004E3523">
        <w:rPr>
          <w:sz w:val="21"/>
          <w:szCs w:val="21"/>
          <w:lang w:eastAsia="zh-CN"/>
        </w:rPr>
        <w:t xml:space="preserve">requirements will be introduced. </w:t>
      </w:r>
    </w:p>
    <w:p w14:paraId="24D1DFCF" w14:textId="6CF240DF" w:rsidR="00595CA4" w:rsidRPr="00C229A5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 xml:space="preserve">Define the Figure of Merit </w:t>
      </w:r>
      <w:r w:rsidR="00AE5741">
        <w:rPr>
          <w:sz w:val="21"/>
          <w:szCs w:val="21"/>
          <w:lang w:eastAsia="zh-CN"/>
        </w:rPr>
        <w:t>for</w:t>
      </w:r>
      <w:r w:rsidRPr="00C229A5">
        <w:rPr>
          <w:sz w:val="21"/>
          <w:szCs w:val="21"/>
          <w:lang w:eastAsia="zh-CN"/>
        </w:rPr>
        <w:t xml:space="preserve"> TRMS</w:t>
      </w:r>
    </w:p>
    <w:p w14:paraId="365004A7" w14:textId="04DAFAF6" w:rsidR="00595CA4" w:rsidRPr="00C229A5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>Band n41, n</w:t>
      </w:r>
      <w:r w:rsidR="008E6652">
        <w:rPr>
          <w:sz w:val="21"/>
          <w:szCs w:val="21"/>
          <w:lang w:eastAsia="zh-CN"/>
        </w:rPr>
        <w:t>77,n</w:t>
      </w:r>
      <w:r w:rsidRPr="00C229A5">
        <w:rPr>
          <w:sz w:val="21"/>
          <w:szCs w:val="21"/>
          <w:lang w:eastAsia="zh-CN"/>
        </w:rPr>
        <w:t xml:space="preserve">78 </w:t>
      </w:r>
      <w:r w:rsidR="008E6652">
        <w:rPr>
          <w:sz w:val="21"/>
          <w:szCs w:val="21"/>
          <w:lang w:eastAsia="zh-CN"/>
        </w:rPr>
        <w:t>and n79 are the first priority</w:t>
      </w:r>
    </w:p>
    <w:p w14:paraId="652EBAD8" w14:textId="03575C64" w:rsidR="00595CA4" w:rsidRPr="004E3523" w:rsidRDefault="008E6652" w:rsidP="008E6652">
      <w:pPr>
        <w:numPr>
          <w:ilvl w:val="0"/>
          <w:numId w:val="17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Only specify 4x4 MIMO </w:t>
      </w:r>
      <w:r w:rsidR="00AE5741">
        <w:rPr>
          <w:sz w:val="21"/>
          <w:szCs w:val="21"/>
          <w:lang w:eastAsia="zh-CN"/>
        </w:rPr>
        <w:t xml:space="preserve">OTA </w:t>
      </w:r>
      <w:r>
        <w:rPr>
          <w:sz w:val="21"/>
          <w:szCs w:val="21"/>
          <w:lang w:eastAsia="zh-CN"/>
        </w:rPr>
        <w:t xml:space="preserve">requirement for </w:t>
      </w:r>
      <w:r w:rsidR="00AE5741">
        <w:rPr>
          <w:sz w:val="21"/>
          <w:szCs w:val="21"/>
          <w:lang w:eastAsia="zh-CN"/>
        </w:rPr>
        <w:t>4Rx antenna bands</w:t>
      </w:r>
    </w:p>
    <w:p w14:paraId="460FFC7D" w14:textId="77777777" w:rsidR="00595CA4" w:rsidRDefault="00595CA4" w:rsidP="00595CA4">
      <w:pPr>
        <w:spacing w:after="100"/>
        <w:rPr>
          <w:sz w:val="21"/>
          <w:szCs w:val="21"/>
          <w:lang w:eastAsia="zh-CN"/>
        </w:rPr>
      </w:pPr>
    </w:p>
    <w:p w14:paraId="5D49A285" w14:textId="4FB92BD0" w:rsidR="004912B9" w:rsidRDefault="004912B9" w:rsidP="004912B9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Specify the FR2 MIMO OTA</w:t>
      </w:r>
      <w:r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7B295031" w14:textId="6A5D8706" w:rsidR="00595CA4" w:rsidRDefault="00AE5741" w:rsidP="008E6652">
      <w:pPr>
        <w:numPr>
          <w:ilvl w:val="0"/>
          <w:numId w:val="16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Define the </w:t>
      </w:r>
      <w:r w:rsidR="008E6652">
        <w:rPr>
          <w:sz w:val="21"/>
          <w:szCs w:val="21"/>
          <w:lang w:eastAsia="zh-CN"/>
        </w:rPr>
        <w:t>FoM for FR2</w:t>
      </w:r>
      <w:r w:rsidR="00595CA4" w:rsidRPr="004E3523">
        <w:rPr>
          <w:sz w:val="21"/>
          <w:szCs w:val="21"/>
          <w:lang w:eastAsia="zh-CN"/>
        </w:rPr>
        <w:t xml:space="preserve"> </w:t>
      </w:r>
    </w:p>
    <w:p w14:paraId="7AF665E7" w14:textId="08420CC8" w:rsidR="00595CA4" w:rsidRDefault="00AE5741" w:rsidP="008E6652">
      <w:pPr>
        <w:numPr>
          <w:ilvl w:val="0"/>
          <w:numId w:val="16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FR2 </w:t>
      </w:r>
      <w:r w:rsidR="00595CA4" w:rsidRPr="004E3523">
        <w:rPr>
          <w:sz w:val="21"/>
          <w:szCs w:val="21"/>
          <w:lang w:eastAsia="zh-CN"/>
        </w:rPr>
        <w:t>requirements</w:t>
      </w:r>
    </w:p>
    <w:p w14:paraId="59B043BB" w14:textId="687BFCBC" w:rsidR="00595CA4" w:rsidRPr="004E3523" w:rsidRDefault="00757C39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Band n257, n258 and n261 are the first priority</w:t>
      </w:r>
      <w:r w:rsidR="00595CA4" w:rsidRPr="004E3523">
        <w:rPr>
          <w:sz w:val="21"/>
          <w:szCs w:val="21"/>
          <w:lang w:eastAsia="zh-CN"/>
        </w:rPr>
        <w:t xml:space="preserve">. </w:t>
      </w:r>
    </w:p>
    <w:p w14:paraId="42610721" w14:textId="77777777" w:rsidR="00595CA4" w:rsidRPr="00690114" w:rsidRDefault="00595CA4" w:rsidP="00690114"/>
    <w:p w14:paraId="19D9CD6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lastRenderedPageBreak/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2B5E2E7" w14:textId="77777777" w:rsidTr="00A07BAB">
        <w:tc>
          <w:tcPr>
            <w:tcW w:w="1617" w:type="dxa"/>
          </w:tcPr>
          <w:p w14:paraId="26679F42" w14:textId="14C92C85" w:rsidR="00FF3F0C" w:rsidRPr="007F58FA" w:rsidRDefault="007F58FA" w:rsidP="003F6AA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Internal T</w:t>
            </w:r>
            <w:r w:rsidR="003F6AA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134" w:type="dxa"/>
          </w:tcPr>
          <w:p w14:paraId="70557B0B" w14:textId="77777777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38.xyz</w:t>
            </w:r>
          </w:p>
        </w:tc>
        <w:tc>
          <w:tcPr>
            <w:tcW w:w="2409" w:type="dxa"/>
          </w:tcPr>
          <w:p w14:paraId="1A5E4D8F" w14:textId="0BB98349" w:rsidR="00FF3F0C" w:rsidRPr="007F58FA" w:rsidRDefault="003F6AA7" w:rsidP="00A07BAB">
            <w:pPr>
              <w:spacing w:after="0"/>
              <w:rPr>
                <w:rFonts w:ascii="Arial" w:hAnsi="Arial"/>
                <w:sz w:val="18"/>
              </w:rPr>
            </w:pPr>
            <w:r w:rsidRPr="003F6AA7">
              <w:rPr>
                <w:rFonts w:ascii="Arial" w:hAnsi="Arial"/>
                <w:sz w:val="18"/>
              </w:rPr>
              <w:t>Verification of Multiple Input Multiple Output (MIMO) Over-the-Air (OTA) performance of NR UEs</w:t>
            </w:r>
          </w:p>
        </w:tc>
        <w:tc>
          <w:tcPr>
            <w:tcW w:w="993" w:type="dxa"/>
          </w:tcPr>
          <w:p w14:paraId="2ED22477" w14:textId="1DBD9778" w:rsidR="00FF3F0C" w:rsidRPr="003F6AA7" w:rsidRDefault="00FF3F0C" w:rsidP="00A07BAB">
            <w:pPr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074" w:type="dxa"/>
          </w:tcPr>
          <w:p w14:paraId="4ECDC7F0" w14:textId="7C09C453" w:rsidR="00FF3F0C" w:rsidRPr="003F6AA7" w:rsidRDefault="00FF3F0C" w:rsidP="00A07BAB">
            <w:pPr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2186" w:type="dxa"/>
          </w:tcPr>
          <w:p w14:paraId="59E47256" w14:textId="13719A9A" w:rsidR="003862F2" w:rsidRPr="00954CBE" w:rsidRDefault="00214AD2" w:rsidP="00A07BAB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>R</w:t>
            </w:r>
            <w:r w:rsidR="00FF3F0C" w:rsidRPr="00954CBE">
              <w:rPr>
                <w:rFonts w:ascii="Arial" w:hAnsi="Arial"/>
                <w:sz w:val="16"/>
              </w:rPr>
              <w:t>apporteur:</w:t>
            </w:r>
            <w:r w:rsidR="003862F2" w:rsidRPr="00954CBE">
              <w:rPr>
                <w:rFonts w:ascii="Arial" w:hAnsi="Arial"/>
                <w:sz w:val="16"/>
              </w:rPr>
              <w:t xml:space="preserve"> </w:t>
            </w:r>
          </w:p>
          <w:p w14:paraId="477C32CE" w14:textId="7ED2D328" w:rsidR="00A07BAB" w:rsidRPr="0009222C" w:rsidRDefault="003862F2" w:rsidP="003F6AA7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  <w:r w:rsidRPr="00954CBE">
              <w:rPr>
                <w:rFonts w:ascii="Arial" w:hAnsi="Arial"/>
                <w:sz w:val="16"/>
              </w:rPr>
              <w:t xml:space="preserve">Wang, Ruixin, </w:t>
            </w:r>
            <w:r w:rsidR="003F6AA7">
              <w:rPr>
                <w:rFonts w:ascii="Arial" w:hAnsi="Arial"/>
                <w:sz w:val="16"/>
              </w:rPr>
              <w:t>CAICT</w:t>
            </w:r>
            <w:r w:rsidRPr="00954CBE">
              <w:rPr>
                <w:rFonts w:ascii="Arial" w:hAnsi="Arial"/>
                <w:sz w:val="16"/>
              </w:rPr>
              <w:t xml:space="preserve">, </w:t>
            </w:r>
            <w:r w:rsidRPr="00FF433D">
              <w:rPr>
                <w:rFonts w:ascii="Arial" w:hAnsi="Arial"/>
                <w:sz w:val="16"/>
              </w:rPr>
              <w:t>wangruixin@caict.ac.cn</w:t>
            </w:r>
          </w:p>
        </w:tc>
      </w:tr>
    </w:tbl>
    <w:p w14:paraId="16CE7822" w14:textId="323C4858" w:rsidR="00102222" w:rsidRDefault="00A07BAB" w:rsidP="004C634D">
      <w:pPr>
        <w:pStyle w:val="NO"/>
      </w:pPr>
      <w:r>
        <w:lastRenderedPageBreak/>
        <w:br w:type="textWrapping" w:clear="all"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77777777" w:rsidR="00050412" w:rsidRPr="007F58FA" w:rsidRDefault="00050412" w:rsidP="00251D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77777777" w:rsidR="00050412" w:rsidRPr="007F58FA" w:rsidRDefault="00050412" w:rsidP="004141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CAB" w14:textId="77777777" w:rsidR="00050412" w:rsidRPr="007F58FA" w:rsidRDefault="00050412" w:rsidP="00614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77777777" w:rsidR="00050412" w:rsidRPr="007F58FA" w:rsidRDefault="00050412" w:rsidP="002E5909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6ACFACD" w14:textId="4155DF68" w:rsidR="002B626D" w:rsidRDefault="00016D04" w:rsidP="002B626D">
      <w:pPr>
        <w:rPr>
          <w:rStyle w:val="fontstyle01"/>
          <w:rFonts w:hint="eastAsia"/>
        </w:rPr>
      </w:pPr>
      <w:r>
        <w:rPr>
          <w:rStyle w:val="fontstyle01"/>
        </w:rPr>
        <w:t xml:space="preserve">Wang, Ruixin, </w:t>
      </w:r>
      <w:r w:rsidR="003F6AA7">
        <w:rPr>
          <w:rStyle w:val="fontstyle01"/>
        </w:rPr>
        <w:t>CAICT</w:t>
      </w:r>
      <w:r>
        <w:rPr>
          <w:rStyle w:val="fontstyle01"/>
        </w:rPr>
        <w:t xml:space="preserve">, </w:t>
      </w:r>
      <w:hyperlink r:id="rId11" w:history="1">
        <w:r w:rsidR="006A50B1" w:rsidRPr="004E2785">
          <w:rPr>
            <w:rStyle w:val="a9"/>
            <w:rFonts w:ascii="TimesNewRomanPSMT" w:hAnsi="TimesNewRomanPSMT"/>
            <w:lang w:eastAsia="zh-CN"/>
          </w:rPr>
          <w:t>wang</w:t>
        </w:r>
        <w:r w:rsidR="006A50B1" w:rsidRPr="004E2785">
          <w:rPr>
            <w:rStyle w:val="a9"/>
            <w:rFonts w:ascii="TimesNewRomanPSMT" w:hAnsi="TimesNewRomanPSMT"/>
          </w:rPr>
          <w:t>ruixin@caict.ac.cn</w:t>
        </w:r>
      </w:hyperlink>
    </w:p>
    <w:p w14:paraId="551E484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16686789" w:rsidR="001957C3" w:rsidRDefault="001957C3" w:rsidP="001957C3">
            <w:pPr>
              <w:pStyle w:val="TAL"/>
            </w:pP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3E58A293" w:rsidR="001957C3" w:rsidRDefault="001957C3" w:rsidP="001957C3">
            <w:pPr>
              <w:pStyle w:val="TAL"/>
            </w:pP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6961B6E5" w:rsidR="001957C3" w:rsidRDefault="001957C3" w:rsidP="001957C3">
            <w:pPr>
              <w:pStyle w:val="TAL"/>
            </w:pPr>
          </w:p>
        </w:tc>
      </w:tr>
      <w:tr w:rsidR="001957C3" w14:paraId="7674B80C" w14:textId="77777777" w:rsidTr="009856B2">
        <w:trPr>
          <w:jc w:val="center"/>
        </w:trPr>
        <w:tc>
          <w:tcPr>
            <w:tcW w:w="0" w:type="auto"/>
          </w:tcPr>
          <w:p w14:paraId="5AE7D5D4" w14:textId="64B252B2" w:rsidR="001957C3" w:rsidRDefault="001957C3" w:rsidP="001957C3">
            <w:pPr>
              <w:pStyle w:val="TAL"/>
            </w:pPr>
          </w:p>
        </w:tc>
      </w:tr>
      <w:tr w:rsidR="001957C3" w14:paraId="1669A418" w14:textId="77777777" w:rsidTr="009856B2">
        <w:trPr>
          <w:jc w:val="center"/>
        </w:trPr>
        <w:tc>
          <w:tcPr>
            <w:tcW w:w="0" w:type="auto"/>
          </w:tcPr>
          <w:p w14:paraId="0E579823" w14:textId="281B58E6" w:rsidR="001957C3" w:rsidRDefault="001957C3" w:rsidP="001957C3">
            <w:pPr>
              <w:pStyle w:val="TAL"/>
            </w:pPr>
          </w:p>
        </w:tc>
      </w:tr>
      <w:tr w:rsidR="001957C3" w14:paraId="51E58673" w14:textId="77777777" w:rsidTr="009856B2">
        <w:trPr>
          <w:jc w:val="center"/>
        </w:trPr>
        <w:tc>
          <w:tcPr>
            <w:tcW w:w="0" w:type="auto"/>
          </w:tcPr>
          <w:p w14:paraId="721E78FA" w14:textId="3C2E280D" w:rsidR="001957C3" w:rsidRDefault="001957C3" w:rsidP="001957C3">
            <w:pPr>
              <w:pStyle w:val="TAL"/>
            </w:pPr>
          </w:p>
        </w:tc>
      </w:tr>
      <w:tr w:rsidR="001957C3" w14:paraId="59EE3D3D" w14:textId="77777777" w:rsidTr="009856B2">
        <w:trPr>
          <w:jc w:val="center"/>
        </w:trPr>
        <w:tc>
          <w:tcPr>
            <w:tcW w:w="0" w:type="auto"/>
          </w:tcPr>
          <w:p w14:paraId="50F1C158" w14:textId="51C352EA" w:rsidR="001957C3" w:rsidRDefault="001957C3" w:rsidP="001957C3">
            <w:pPr>
              <w:pStyle w:val="TAL"/>
              <w:rPr>
                <w:lang w:eastAsia="zh-CN"/>
              </w:rPr>
            </w:pPr>
          </w:p>
        </w:tc>
      </w:tr>
      <w:tr w:rsidR="001957C3" w14:paraId="731BF7B8" w14:textId="77777777" w:rsidTr="009856B2">
        <w:trPr>
          <w:jc w:val="center"/>
        </w:trPr>
        <w:tc>
          <w:tcPr>
            <w:tcW w:w="0" w:type="auto"/>
          </w:tcPr>
          <w:p w14:paraId="165A5220" w14:textId="4D50ACD4" w:rsidR="001957C3" w:rsidRPr="005C72E3" w:rsidRDefault="001957C3" w:rsidP="001957C3">
            <w:pPr>
              <w:pStyle w:val="TAL"/>
            </w:pPr>
          </w:p>
        </w:tc>
      </w:tr>
      <w:tr w:rsidR="001957C3" w14:paraId="744C014A" w14:textId="77777777" w:rsidTr="009856B2">
        <w:trPr>
          <w:jc w:val="center"/>
        </w:trPr>
        <w:tc>
          <w:tcPr>
            <w:tcW w:w="0" w:type="auto"/>
          </w:tcPr>
          <w:p w14:paraId="7ADF06C8" w14:textId="2B032858" w:rsidR="001957C3" w:rsidRDefault="001957C3" w:rsidP="001957C3">
            <w:pPr>
              <w:pStyle w:val="TAL"/>
              <w:rPr>
                <w:lang w:eastAsia="zh-CN"/>
              </w:rPr>
            </w:pPr>
          </w:p>
        </w:tc>
      </w:tr>
      <w:tr w:rsidR="001957C3" w14:paraId="1A4226D5" w14:textId="77777777" w:rsidTr="009856B2">
        <w:trPr>
          <w:jc w:val="center"/>
        </w:trPr>
        <w:tc>
          <w:tcPr>
            <w:tcW w:w="0" w:type="auto"/>
          </w:tcPr>
          <w:p w14:paraId="0DACB87A" w14:textId="332F7DF4" w:rsidR="001957C3" w:rsidRPr="00BB092D" w:rsidRDefault="001957C3" w:rsidP="001957C3">
            <w:pPr>
              <w:pStyle w:val="TAL"/>
              <w:rPr>
                <w:lang w:eastAsia="zh-CN"/>
              </w:rPr>
            </w:pPr>
          </w:p>
        </w:tc>
      </w:tr>
      <w:tr w:rsidR="001957C3" w14:paraId="0BB2A9EA" w14:textId="77777777" w:rsidTr="009856B2">
        <w:trPr>
          <w:jc w:val="center"/>
        </w:trPr>
        <w:tc>
          <w:tcPr>
            <w:tcW w:w="0" w:type="auto"/>
          </w:tcPr>
          <w:p w14:paraId="0D0D4099" w14:textId="3FFFC625" w:rsidR="001957C3" w:rsidRDefault="001957C3" w:rsidP="001957C3">
            <w:pPr>
              <w:pStyle w:val="TAL"/>
              <w:rPr>
                <w:lang w:eastAsia="zh-CN"/>
              </w:rPr>
            </w:pPr>
          </w:p>
        </w:tc>
      </w:tr>
      <w:tr w:rsidR="001957C3" w14:paraId="3D8A671B" w14:textId="77777777" w:rsidTr="009856B2">
        <w:trPr>
          <w:jc w:val="center"/>
        </w:trPr>
        <w:tc>
          <w:tcPr>
            <w:tcW w:w="0" w:type="auto"/>
          </w:tcPr>
          <w:p w14:paraId="68F581B1" w14:textId="52613E60" w:rsidR="001957C3" w:rsidRDefault="001957C3" w:rsidP="001957C3">
            <w:pPr>
              <w:pStyle w:val="TAL"/>
              <w:rPr>
                <w:lang w:eastAsia="zh-CN"/>
              </w:rPr>
            </w:pPr>
          </w:p>
        </w:tc>
      </w:tr>
      <w:tr w:rsidR="001957C3" w14:paraId="65FB72F3" w14:textId="77777777" w:rsidTr="009856B2">
        <w:trPr>
          <w:jc w:val="center"/>
        </w:trPr>
        <w:tc>
          <w:tcPr>
            <w:tcW w:w="0" w:type="auto"/>
          </w:tcPr>
          <w:p w14:paraId="04A283D2" w14:textId="77A2C6E8" w:rsidR="001957C3" w:rsidRDefault="001957C3" w:rsidP="001957C3">
            <w:pPr>
              <w:pStyle w:val="TAL"/>
              <w:rPr>
                <w:lang w:eastAsia="zh-CN"/>
              </w:rPr>
            </w:pPr>
          </w:p>
        </w:tc>
      </w:tr>
      <w:tr w:rsidR="001957C3" w14:paraId="516DEA76" w14:textId="77777777" w:rsidTr="009856B2">
        <w:trPr>
          <w:jc w:val="center"/>
        </w:trPr>
        <w:tc>
          <w:tcPr>
            <w:tcW w:w="0" w:type="auto"/>
          </w:tcPr>
          <w:p w14:paraId="57D46E05" w14:textId="3AB5B0E9" w:rsidR="001957C3" w:rsidRDefault="001957C3" w:rsidP="001957C3">
            <w:pPr>
              <w:pStyle w:val="TAL"/>
              <w:rPr>
                <w:lang w:eastAsia="zh-CN"/>
              </w:rPr>
            </w:pPr>
          </w:p>
        </w:tc>
      </w:tr>
      <w:tr w:rsidR="001957C3" w14:paraId="42899008" w14:textId="77777777" w:rsidTr="009856B2">
        <w:trPr>
          <w:jc w:val="center"/>
        </w:trPr>
        <w:tc>
          <w:tcPr>
            <w:tcW w:w="0" w:type="auto"/>
          </w:tcPr>
          <w:p w14:paraId="277801CD" w14:textId="6750B395" w:rsidR="001957C3" w:rsidRPr="00F771CD" w:rsidRDefault="001957C3" w:rsidP="001957C3">
            <w:pPr>
              <w:pStyle w:val="TAL"/>
              <w:rPr>
                <w:lang w:eastAsia="zh-CN"/>
              </w:rPr>
            </w:pP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C58F5" w14:textId="77777777" w:rsidR="00CC0077" w:rsidRDefault="00CC0077">
      <w:r>
        <w:separator/>
      </w:r>
    </w:p>
  </w:endnote>
  <w:endnote w:type="continuationSeparator" w:id="0">
    <w:p w14:paraId="2C4EC29E" w14:textId="77777777" w:rsidR="00CC0077" w:rsidRDefault="00CC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8955C" w14:textId="77777777" w:rsidR="00CC0077" w:rsidRDefault="00CC0077">
      <w:r>
        <w:separator/>
      </w:r>
    </w:p>
  </w:footnote>
  <w:footnote w:type="continuationSeparator" w:id="0">
    <w:p w14:paraId="556BB61A" w14:textId="77777777" w:rsidR="00CC0077" w:rsidRDefault="00CC0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F1649AF"/>
    <w:multiLevelType w:val="hybridMultilevel"/>
    <w:tmpl w:val="F5C0874E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5FAD455E"/>
    <w:multiLevelType w:val="hybridMultilevel"/>
    <w:tmpl w:val="DDB0363E"/>
    <w:lvl w:ilvl="0" w:tplc="74E4E20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7"/>
  </w:num>
  <w:num w:numId="6">
    <w:abstractNumId w:val="15"/>
  </w:num>
  <w:num w:numId="7">
    <w:abstractNumId w:val="3"/>
  </w:num>
  <w:num w:numId="8">
    <w:abstractNumId w:val="6"/>
  </w:num>
  <w:num w:numId="9">
    <w:abstractNumId w:val="5"/>
  </w:num>
  <w:num w:numId="10">
    <w:abstractNumId w:val="1"/>
  </w:num>
  <w:num w:numId="11">
    <w:abstractNumId w:val="7"/>
  </w:num>
  <w:num w:numId="12">
    <w:abstractNumId w:val="4"/>
  </w:num>
  <w:num w:numId="13">
    <w:abstractNumId w:val="13"/>
  </w:num>
  <w:num w:numId="14">
    <w:abstractNumId w:val="9"/>
  </w:num>
  <w:num w:numId="15">
    <w:abstractNumId w:val="10"/>
  </w:num>
  <w:num w:numId="16">
    <w:abstractNumId w:val="2"/>
  </w:num>
  <w:num w:numId="17">
    <w:abstractNumId w:val="1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6D04"/>
    <w:rsid w:val="000205C5"/>
    <w:rsid w:val="00022855"/>
    <w:rsid w:val="00025316"/>
    <w:rsid w:val="0003460F"/>
    <w:rsid w:val="00036B90"/>
    <w:rsid w:val="00037C06"/>
    <w:rsid w:val="00041B0D"/>
    <w:rsid w:val="00044DAE"/>
    <w:rsid w:val="00046492"/>
    <w:rsid w:val="00050412"/>
    <w:rsid w:val="00052BF8"/>
    <w:rsid w:val="00053C60"/>
    <w:rsid w:val="00056884"/>
    <w:rsid w:val="00057116"/>
    <w:rsid w:val="0006144E"/>
    <w:rsid w:val="00064CB2"/>
    <w:rsid w:val="00066954"/>
    <w:rsid w:val="00067741"/>
    <w:rsid w:val="00072A56"/>
    <w:rsid w:val="000823D0"/>
    <w:rsid w:val="00087D9B"/>
    <w:rsid w:val="00090392"/>
    <w:rsid w:val="0009222C"/>
    <w:rsid w:val="00092BC8"/>
    <w:rsid w:val="00095A26"/>
    <w:rsid w:val="000A3125"/>
    <w:rsid w:val="000A5B51"/>
    <w:rsid w:val="000B0519"/>
    <w:rsid w:val="000B61FD"/>
    <w:rsid w:val="000C08B4"/>
    <w:rsid w:val="000C573B"/>
    <w:rsid w:val="000C5D1C"/>
    <w:rsid w:val="000C5FE3"/>
    <w:rsid w:val="000C71A3"/>
    <w:rsid w:val="000D122A"/>
    <w:rsid w:val="000D4992"/>
    <w:rsid w:val="000E0E27"/>
    <w:rsid w:val="000E55AD"/>
    <w:rsid w:val="000F0825"/>
    <w:rsid w:val="000F68F2"/>
    <w:rsid w:val="001001BD"/>
    <w:rsid w:val="00102222"/>
    <w:rsid w:val="001045AD"/>
    <w:rsid w:val="00105CC6"/>
    <w:rsid w:val="00114649"/>
    <w:rsid w:val="001165DA"/>
    <w:rsid w:val="00120541"/>
    <w:rsid w:val="0012086C"/>
    <w:rsid w:val="001211F3"/>
    <w:rsid w:val="00123532"/>
    <w:rsid w:val="00142307"/>
    <w:rsid w:val="00143841"/>
    <w:rsid w:val="00146B51"/>
    <w:rsid w:val="001600A6"/>
    <w:rsid w:val="0016149F"/>
    <w:rsid w:val="00165850"/>
    <w:rsid w:val="001709B7"/>
    <w:rsid w:val="00174617"/>
    <w:rsid w:val="001759A7"/>
    <w:rsid w:val="0019450C"/>
    <w:rsid w:val="001957C3"/>
    <w:rsid w:val="001A4192"/>
    <w:rsid w:val="001A739D"/>
    <w:rsid w:val="001C5C86"/>
    <w:rsid w:val="001C66DA"/>
    <w:rsid w:val="001C718D"/>
    <w:rsid w:val="001D08A7"/>
    <w:rsid w:val="001D163A"/>
    <w:rsid w:val="001D189A"/>
    <w:rsid w:val="001E5A64"/>
    <w:rsid w:val="001E6C9B"/>
    <w:rsid w:val="001E7E52"/>
    <w:rsid w:val="001F102E"/>
    <w:rsid w:val="001F3C29"/>
    <w:rsid w:val="001F7EB4"/>
    <w:rsid w:val="002000C2"/>
    <w:rsid w:val="00203087"/>
    <w:rsid w:val="00205F25"/>
    <w:rsid w:val="00211BCC"/>
    <w:rsid w:val="00214AD2"/>
    <w:rsid w:val="00221B1E"/>
    <w:rsid w:val="002222B5"/>
    <w:rsid w:val="00240DCD"/>
    <w:rsid w:val="00241504"/>
    <w:rsid w:val="0024786B"/>
    <w:rsid w:val="00251D80"/>
    <w:rsid w:val="00254DF7"/>
    <w:rsid w:val="002640E5"/>
    <w:rsid w:val="0026436F"/>
    <w:rsid w:val="0026606E"/>
    <w:rsid w:val="0026615E"/>
    <w:rsid w:val="00276403"/>
    <w:rsid w:val="0028170D"/>
    <w:rsid w:val="002A3DE6"/>
    <w:rsid w:val="002B1B5D"/>
    <w:rsid w:val="002B626D"/>
    <w:rsid w:val="002C04FE"/>
    <w:rsid w:val="002C2D4A"/>
    <w:rsid w:val="002D5365"/>
    <w:rsid w:val="002D5CCC"/>
    <w:rsid w:val="002D7951"/>
    <w:rsid w:val="002E5909"/>
    <w:rsid w:val="002E66FE"/>
    <w:rsid w:val="002E6A7D"/>
    <w:rsid w:val="002E7A9E"/>
    <w:rsid w:val="002F1E17"/>
    <w:rsid w:val="002F3C41"/>
    <w:rsid w:val="002F6E73"/>
    <w:rsid w:val="0030045C"/>
    <w:rsid w:val="00301502"/>
    <w:rsid w:val="00305658"/>
    <w:rsid w:val="00306349"/>
    <w:rsid w:val="0031748A"/>
    <w:rsid w:val="0031754B"/>
    <w:rsid w:val="003205AD"/>
    <w:rsid w:val="003274D6"/>
    <w:rsid w:val="0033027D"/>
    <w:rsid w:val="003310B0"/>
    <w:rsid w:val="00331769"/>
    <w:rsid w:val="003356C4"/>
    <w:rsid w:val="00335FB2"/>
    <w:rsid w:val="00344158"/>
    <w:rsid w:val="0034530A"/>
    <w:rsid w:val="00346A8B"/>
    <w:rsid w:val="003753E6"/>
    <w:rsid w:val="0038119C"/>
    <w:rsid w:val="0038516D"/>
    <w:rsid w:val="003858FA"/>
    <w:rsid w:val="003862F2"/>
    <w:rsid w:val="003869D7"/>
    <w:rsid w:val="00387286"/>
    <w:rsid w:val="00396D9D"/>
    <w:rsid w:val="003979B4"/>
    <w:rsid w:val="003A1EB0"/>
    <w:rsid w:val="003B1AE8"/>
    <w:rsid w:val="003B378F"/>
    <w:rsid w:val="003B5599"/>
    <w:rsid w:val="003C0F14"/>
    <w:rsid w:val="003C1493"/>
    <w:rsid w:val="003C6DA6"/>
    <w:rsid w:val="003D4D82"/>
    <w:rsid w:val="003D62A9"/>
    <w:rsid w:val="003F1440"/>
    <w:rsid w:val="003F268E"/>
    <w:rsid w:val="003F6AA7"/>
    <w:rsid w:val="003F7B3D"/>
    <w:rsid w:val="004016DC"/>
    <w:rsid w:val="00402306"/>
    <w:rsid w:val="00411698"/>
    <w:rsid w:val="00414164"/>
    <w:rsid w:val="0041789B"/>
    <w:rsid w:val="004260A5"/>
    <w:rsid w:val="00432283"/>
    <w:rsid w:val="0043745F"/>
    <w:rsid w:val="0044029F"/>
    <w:rsid w:val="0044105D"/>
    <w:rsid w:val="00445AA5"/>
    <w:rsid w:val="00447F41"/>
    <w:rsid w:val="00453770"/>
    <w:rsid w:val="00455CCA"/>
    <w:rsid w:val="00457E8D"/>
    <w:rsid w:val="00460071"/>
    <w:rsid w:val="004666BD"/>
    <w:rsid w:val="0048267C"/>
    <w:rsid w:val="004876B9"/>
    <w:rsid w:val="004912B9"/>
    <w:rsid w:val="00493A79"/>
    <w:rsid w:val="004A40BE"/>
    <w:rsid w:val="004A5807"/>
    <w:rsid w:val="004A6A60"/>
    <w:rsid w:val="004C634D"/>
    <w:rsid w:val="004D24B9"/>
    <w:rsid w:val="004D68A6"/>
    <w:rsid w:val="004E2CE2"/>
    <w:rsid w:val="004E5172"/>
    <w:rsid w:val="004E6F8A"/>
    <w:rsid w:val="004E7EB0"/>
    <w:rsid w:val="004F4CE4"/>
    <w:rsid w:val="00502CD2"/>
    <w:rsid w:val="00504E33"/>
    <w:rsid w:val="0050776A"/>
    <w:rsid w:val="005124E2"/>
    <w:rsid w:val="00515B07"/>
    <w:rsid w:val="005205AB"/>
    <w:rsid w:val="0053253C"/>
    <w:rsid w:val="00541C3D"/>
    <w:rsid w:val="0054375F"/>
    <w:rsid w:val="00552C2C"/>
    <w:rsid w:val="005555B7"/>
    <w:rsid w:val="005562A8"/>
    <w:rsid w:val="005573BB"/>
    <w:rsid w:val="00557B2E"/>
    <w:rsid w:val="00561267"/>
    <w:rsid w:val="005636D0"/>
    <w:rsid w:val="005656ED"/>
    <w:rsid w:val="00572CE5"/>
    <w:rsid w:val="00574059"/>
    <w:rsid w:val="00576BCD"/>
    <w:rsid w:val="00580CB9"/>
    <w:rsid w:val="0058416B"/>
    <w:rsid w:val="00590087"/>
    <w:rsid w:val="00590FAC"/>
    <w:rsid w:val="00593062"/>
    <w:rsid w:val="00595CA4"/>
    <w:rsid w:val="00596646"/>
    <w:rsid w:val="005A3A4F"/>
    <w:rsid w:val="005A4752"/>
    <w:rsid w:val="005B4C80"/>
    <w:rsid w:val="005B6963"/>
    <w:rsid w:val="005C084E"/>
    <w:rsid w:val="005C4F58"/>
    <w:rsid w:val="005C5E8D"/>
    <w:rsid w:val="005C72E3"/>
    <w:rsid w:val="005C78F2"/>
    <w:rsid w:val="005D057C"/>
    <w:rsid w:val="005D1C9D"/>
    <w:rsid w:val="005D3FEC"/>
    <w:rsid w:val="005D44BE"/>
    <w:rsid w:val="005D4807"/>
    <w:rsid w:val="005E1AA1"/>
    <w:rsid w:val="005E65DB"/>
    <w:rsid w:val="005E7A7D"/>
    <w:rsid w:val="005F192C"/>
    <w:rsid w:val="005F237A"/>
    <w:rsid w:val="00601900"/>
    <w:rsid w:val="00611EC4"/>
    <w:rsid w:val="00612542"/>
    <w:rsid w:val="006145F1"/>
    <w:rsid w:val="006146D2"/>
    <w:rsid w:val="00620B3F"/>
    <w:rsid w:val="00621783"/>
    <w:rsid w:val="006239E7"/>
    <w:rsid w:val="006254C4"/>
    <w:rsid w:val="00632624"/>
    <w:rsid w:val="006365B6"/>
    <w:rsid w:val="006418C6"/>
    <w:rsid w:val="00641ED8"/>
    <w:rsid w:val="00652A0F"/>
    <w:rsid w:val="00654893"/>
    <w:rsid w:val="006661DA"/>
    <w:rsid w:val="00671BBB"/>
    <w:rsid w:val="006726BB"/>
    <w:rsid w:val="00673208"/>
    <w:rsid w:val="006814EE"/>
    <w:rsid w:val="00681742"/>
    <w:rsid w:val="00682237"/>
    <w:rsid w:val="00683B56"/>
    <w:rsid w:val="00690114"/>
    <w:rsid w:val="00693B19"/>
    <w:rsid w:val="00694449"/>
    <w:rsid w:val="006A0D55"/>
    <w:rsid w:val="006A0EF8"/>
    <w:rsid w:val="006A2651"/>
    <w:rsid w:val="006A45BA"/>
    <w:rsid w:val="006A50B1"/>
    <w:rsid w:val="006A6209"/>
    <w:rsid w:val="006A7EE7"/>
    <w:rsid w:val="006B237C"/>
    <w:rsid w:val="006B3E8B"/>
    <w:rsid w:val="006B4280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18C6"/>
    <w:rsid w:val="00722267"/>
    <w:rsid w:val="007259FF"/>
    <w:rsid w:val="00731F3C"/>
    <w:rsid w:val="0075252A"/>
    <w:rsid w:val="00757C39"/>
    <w:rsid w:val="00764B84"/>
    <w:rsid w:val="00765028"/>
    <w:rsid w:val="0078034D"/>
    <w:rsid w:val="00782CC2"/>
    <w:rsid w:val="007852A1"/>
    <w:rsid w:val="00790BCC"/>
    <w:rsid w:val="00795CEE"/>
    <w:rsid w:val="007974F5"/>
    <w:rsid w:val="007978A0"/>
    <w:rsid w:val="007A3698"/>
    <w:rsid w:val="007A5AA5"/>
    <w:rsid w:val="007B0F49"/>
    <w:rsid w:val="007B163C"/>
    <w:rsid w:val="007B167F"/>
    <w:rsid w:val="007B4B41"/>
    <w:rsid w:val="007B5189"/>
    <w:rsid w:val="007C7E14"/>
    <w:rsid w:val="007D03D2"/>
    <w:rsid w:val="007D1AB2"/>
    <w:rsid w:val="007D236E"/>
    <w:rsid w:val="007D3638"/>
    <w:rsid w:val="007D3801"/>
    <w:rsid w:val="007F42DB"/>
    <w:rsid w:val="007F522E"/>
    <w:rsid w:val="007F58FA"/>
    <w:rsid w:val="007F7421"/>
    <w:rsid w:val="00801F7F"/>
    <w:rsid w:val="00812A05"/>
    <w:rsid w:val="00815C59"/>
    <w:rsid w:val="00815CFA"/>
    <w:rsid w:val="0082210D"/>
    <w:rsid w:val="00830C6F"/>
    <w:rsid w:val="00834A60"/>
    <w:rsid w:val="008369B2"/>
    <w:rsid w:val="00847BCA"/>
    <w:rsid w:val="0085113B"/>
    <w:rsid w:val="00860B0C"/>
    <w:rsid w:val="00863E89"/>
    <w:rsid w:val="0086671F"/>
    <w:rsid w:val="00866C48"/>
    <w:rsid w:val="00867AAC"/>
    <w:rsid w:val="008721DF"/>
    <w:rsid w:val="00872B3B"/>
    <w:rsid w:val="0088222A"/>
    <w:rsid w:val="00887E80"/>
    <w:rsid w:val="008901F6"/>
    <w:rsid w:val="00895538"/>
    <w:rsid w:val="00896C03"/>
    <w:rsid w:val="00897E14"/>
    <w:rsid w:val="008A3108"/>
    <w:rsid w:val="008A495D"/>
    <w:rsid w:val="008A5E28"/>
    <w:rsid w:val="008A76FD"/>
    <w:rsid w:val="008B2D09"/>
    <w:rsid w:val="008B519F"/>
    <w:rsid w:val="008B67EE"/>
    <w:rsid w:val="008C537F"/>
    <w:rsid w:val="008C5688"/>
    <w:rsid w:val="008C6822"/>
    <w:rsid w:val="008C7F82"/>
    <w:rsid w:val="008D0E76"/>
    <w:rsid w:val="008D16BF"/>
    <w:rsid w:val="008D658B"/>
    <w:rsid w:val="008E36DE"/>
    <w:rsid w:val="008E6652"/>
    <w:rsid w:val="008F776E"/>
    <w:rsid w:val="009027EA"/>
    <w:rsid w:val="0091448F"/>
    <w:rsid w:val="00927A95"/>
    <w:rsid w:val="00930B48"/>
    <w:rsid w:val="00934D66"/>
    <w:rsid w:val="009437A2"/>
    <w:rsid w:val="00943B84"/>
    <w:rsid w:val="00944B28"/>
    <w:rsid w:val="00947EF3"/>
    <w:rsid w:val="00951084"/>
    <w:rsid w:val="009511B9"/>
    <w:rsid w:val="00954B62"/>
    <w:rsid w:val="00954CBE"/>
    <w:rsid w:val="00966D75"/>
    <w:rsid w:val="00967838"/>
    <w:rsid w:val="00977C4E"/>
    <w:rsid w:val="00982CD6"/>
    <w:rsid w:val="009856B2"/>
    <w:rsid w:val="00985B73"/>
    <w:rsid w:val="009870A7"/>
    <w:rsid w:val="00987B65"/>
    <w:rsid w:val="0099148A"/>
    <w:rsid w:val="00992266"/>
    <w:rsid w:val="00994A54"/>
    <w:rsid w:val="009A1ADC"/>
    <w:rsid w:val="009A3BC4"/>
    <w:rsid w:val="009A79FD"/>
    <w:rsid w:val="009B1936"/>
    <w:rsid w:val="009B2DD2"/>
    <w:rsid w:val="009B493F"/>
    <w:rsid w:val="009C16C5"/>
    <w:rsid w:val="009C2977"/>
    <w:rsid w:val="009C2DCC"/>
    <w:rsid w:val="009D4D57"/>
    <w:rsid w:val="009D50D0"/>
    <w:rsid w:val="009D5ED2"/>
    <w:rsid w:val="009D707F"/>
    <w:rsid w:val="009E5C74"/>
    <w:rsid w:val="009E6C21"/>
    <w:rsid w:val="009F0A18"/>
    <w:rsid w:val="009F5E4A"/>
    <w:rsid w:val="009F75B6"/>
    <w:rsid w:val="009F7959"/>
    <w:rsid w:val="00A01CFF"/>
    <w:rsid w:val="00A05F49"/>
    <w:rsid w:val="00A07BAB"/>
    <w:rsid w:val="00A10539"/>
    <w:rsid w:val="00A11289"/>
    <w:rsid w:val="00A15763"/>
    <w:rsid w:val="00A226C6"/>
    <w:rsid w:val="00A23CC9"/>
    <w:rsid w:val="00A25D9B"/>
    <w:rsid w:val="00A27912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6656B"/>
    <w:rsid w:val="00A70E1E"/>
    <w:rsid w:val="00A73257"/>
    <w:rsid w:val="00A76047"/>
    <w:rsid w:val="00A777AF"/>
    <w:rsid w:val="00A865C8"/>
    <w:rsid w:val="00A9081F"/>
    <w:rsid w:val="00A9188C"/>
    <w:rsid w:val="00A92812"/>
    <w:rsid w:val="00A97711"/>
    <w:rsid w:val="00A97A52"/>
    <w:rsid w:val="00AA0D6A"/>
    <w:rsid w:val="00AA21D9"/>
    <w:rsid w:val="00AA3A55"/>
    <w:rsid w:val="00AB58BF"/>
    <w:rsid w:val="00AC57E4"/>
    <w:rsid w:val="00AD1173"/>
    <w:rsid w:val="00AD77C4"/>
    <w:rsid w:val="00AD7A7B"/>
    <w:rsid w:val="00AE0907"/>
    <w:rsid w:val="00AE25BF"/>
    <w:rsid w:val="00AE4541"/>
    <w:rsid w:val="00AE5741"/>
    <w:rsid w:val="00AF0C13"/>
    <w:rsid w:val="00AF1BB6"/>
    <w:rsid w:val="00AF5537"/>
    <w:rsid w:val="00B02DE9"/>
    <w:rsid w:val="00B03AF5"/>
    <w:rsid w:val="00B03C01"/>
    <w:rsid w:val="00B03F4E"/>
    <w:rsid w:val="00B05297"/>
    <w:rsid w:val="00B078D6"/>
    <w:rsid w:val="00B1248D"/>
    <w:rsid w:val="00B14709"/>
    <w:rsid w:val="00B174F6"/>
    <w:rsid w:val="00B24C2F"/>
    <w:rsid w:val="00B2743D"/>
    <w:rsid w:val="00B3015C"/>
    <w:rsid w:val="00B331F8"/>
    <w:rsid w:val="00B336E5"/>
    <w:rsid w:val="00B337D0"/>
    <w:rsid w:val="00B340DD"/>
    <w:rsid w:val="00B344D8"/>
    <w:rsid w:val="00B3651E"/>
    <w:rsid w:val="00B550C6"/>
    <w:rsid w:val="00B6411C"/>
    <w:rsid w:val="00B70482"/>
    <w:rsid w:val="00B707D5"/>
    <w:rsid w:val="00B73B4C"/>
    <w:rsid w:val="00B73F75"/>
    <w:rsid w:val="00B76C17"/>
    <w:rsid w:val="00B922AB"/>
    <w:rsid w:val="00BA3A53"/>
    <w:rsid w:val="00BA4095"/>
    <w:rsid w:val="00BA5B43"/>
    <w:rsid w:val="00BB092D"/>
    <w:rsid w:val="00BB0B02"/>
    <w:rsid w:val="00BC642A"/>
    <w:rsid w:val="00BD2654"/>
    <w:rsid w:val="00BD4C03"/>
    <w:rsid w:val="00BD5196"/>
    <w:rsid w:val="00BE055E"/>
    <w:rsid w:val="00BE08E7"/>
    <w:rsid w:val="00BE218E"/>
    <w:rsid w:val="00BF7C9D"/>
    <w:rsid w:val="00C01871"/>
    <w:rsid w:val="00C01E8C"/>
    <w:rsid w:val="00C02EC2"/>
    <w:rsid w:val="00C03E01"/>
    <w:rsid w:val="00C05CD8"/>
    <w:rsid w:val="00C229A5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3B24"/>
    <w:rsid w:val="00C5591F"/>
    <w:rsid w:val="00C561C4"/>
    <w:rsid w:val="00C57C50"/>
    <w:rsid w:val="00C653FF"/>
    <w:rsid w:val="00C715CA"/>
    <w:rsid w:val="00C7495D"/>
    <w:rsid w:val="00C77CE9"/>
    <w:rsid w:val="00C77E1C"/>
    <w:rsid w:val="00C85F64"/>
    <w:rsid w:val="00CA0968"/>
    <w:rsid w:val="00CA168E"/>
    <w:rsid w:val="00CB4236"/>
    <w:rsid w:val="00CB703A"/>
    <w:rsid w:val="00CC0077"/>
    <w:rsid w:val="00CC72A4"/>
    <w:rsid w:val="00CD0291"/>
    <w:rsid w:val="00CD3153"/>
    <w:rsid w:val="00CD4D5B"/>
    <w:rsid w:val="00CD6093"/>
    <w:rsid w:val="00CD6B93"/>
    <w:rsid w:val="00CE42C2"/>
    <w:rsid w:val="00CE65C5"/>
    <w:rsid w:val="00CF507D"/>
    <w:rsid w:val="00CF6810"/>
    <w:rsid w:val="00CF7083"/>
    <w:rsid w:val="00D304E3"/>
    <w:rsid w:val="00D31CC8"/>
    <w:rsid w:val="00D32678"/>
    <w:rsid w:val="00D33367"/>
    <w:rsid w:val="00D40743"/>
    <w:rsid w:val="00D521C1"/>
    <w:rsid w:val="00D535A0"/>
    <w:rsid w:val="00D53EE3"/>
    <w:rsid w:val="00D65021"/>
    <w:rsid w:val="00D71F40"/>
    <w:rsid w:val="00D77416"/>
    <w:rsid w:val="00D80FC6"/>
    <w:rsid w:val="00D90DF4"/>
    <w:rsid w:val="00DA1948"/>
    <w:rsid w:val="00DA4695"/>
    <w:rsid w:val="00DA74F3"/>
    <w:rsid w:val="00DB3D26"/>
    <w:rsid w:val="00DB69F3"/>
    <w:rsid w:val="00DB7685"/>
    <w:rsid w:val="00DC4907"/>
    <w:rsid w:val="00DC5D89"/>
    <w:rsid w:val="00DD017C"/>
    <w:rsid w:val="00DD257E"/>
    <w:rsid w:val="00DD397A"/>
    <w:rsid w:val="00DD58B7"/>
    <w:rsid w:val="00DD6699"/>
    <w:rsid w:val="00E006D8"/>
    <w:rsid w:val="00E007C5"/>
    <w:rsid w:val="00E00DBF"/>
    <w:rsid w:val="00E01291"/>
    <w:rsid w:val="00E0213F"/>
    <w:rsid w:val="00E033E0"/>
    <w:rsid w:val="00E1026B"/>
    <w:rsid w:val="00E12E00"/>
    <w:rsid w:val="00E13CB2"/>
    <w:rsid w:val="00E17A6E"/>
    <w:rsid w:val="00E20C37"/>
    <w:rsid w:val="00E35C3F"/>
    <w:rsid w:val="00E36493"/>
    <w:rsid w:val="00E50B23"/>
    <w:rsid w:val="00E52C57"/>
    <w:rsid w:val="00E56E03"/>
    <w:rsid w:val="00E57E7D"/>
    <w:rsid w:val="00E84CD8"/>
    <w:rsid w:val="00E90B85"/>
    <w:rsid w:val="00E91679"/>
    <w:rsid w:val="00E92452"/>
    <w:rsid w:val="00E94CC1"/>
    <w:rsid w:val="00EA324C"/>
    <w:rsid w:val="00EA5F98"/>
    <w:rsid w:val="00EB2C1A"/>
    <w:rsid w:val="00EB79F1"/>
    <w:rsid w:val="00EC3039"/>
    <w:rsid w:val="00EC453B"/>
    <w:rsid w:val="00ED4D86"/>
    <w:rsid w:val="00ED4F73"/>
    <w:rsid w:val="00ED67DA"/>
    <w:rsid w:val="00ED7A5B"/>
    <w:rsid w:val="00EE2B4D"/>
    <w:rsid w:val="00EF02DD"/>
    <w:rsid w:val="00EF1F1B"/>
    <w:rsid w:val="00EF7D5E"/>
    <w:rsid w:val="00F07C92"/>
    <w:rsid w:val="00F14B43"/>
    <w:rsid w:val="00F17FEA"/>
    <w:rsid w:val="00F203C7"/>
    <w:rsid w:val="00F20AAB"/>
    <w:rsid w:val="00F215E2"/>
    <w:rsid w:val="00F25ABC"/>
    <w:rsid w:val="00F32E57"/>
    <w:rsid w:val="00F3647B"/>
    <w:rsid w:val="00F40058"/>
    <w:rsid w:val="00F41A27"/>
    <w:rsid w:val="00F4338D"/>
    <w:rsid w:val="00F440D3"/>
    <w:rsid w:val="00F446AC"/>
    <w:rsid w:val="00F46EAF"/>
    <w:rsid w:val="00F46EB9"/>
    <w:rsid w:val="00F520E6"/>
    <w:rsid w:val="00F6059E"/>
    <w:rsid w:val="00F62688"/>
    <w:rsid w:val="00F70F1C"/>
    <w:rsid w:val="00F71F15"/>
    <w:rsid w:val="00F771CD"/>
    <w:rsid w:val="00F83D11"/>
    <w:rsid w:val="00F921F1"/>
    <w:rsid w:val="00F97388"/>
    <w:rsid w:val="00FA3352"/>
    <w:rsid w:val="00FA5AAB"/>
    <w:rsid w:val="00FB127E"/>
    <w:rsid w:val="00FC0804"/>
    <w:rsid w:val="00FC3B6D"/>
    <w:rsid w:val="00FD3A4E"/>
    <w:rsid w:val="00FF2E30"/>
    <w:rsid w:val="00FF3E67"/>
    <w:rsid w:val="00FF3F0C"/>
    <w:rsid w:val="00FF433D"/>
    <w:rsid w:val="00FF5074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EDED7"/>
  <w15:chartTrackingRefBased/>
  <w15:docId w15:val="{1C7E1D21-A34D-4B6E-921D-53469454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67DA"/>
    <w:pPr>
      <w:spacing w:before="180"/>
      <w:ind w:left="2693" w:hanging="2693"/>
    </w:pPr>
    <w:rPr>
      <w:b/>
    </w:rPr>
  </w:style>
  <w:style w:type="paragraph" w:styleId="10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ED67DA"/>
    <w:pPr>
      <w:ind w:left="1701" w:hanging="1701"/>
    </w:pPr>
  </w:style>
  <w:style w:type="paragraph" w:styleId="40">
    <w:name w:val="toc 4"/>
    <w:basedOn w:val="30"/>
    <w:semiHidden/>
    <w:rsid w:val="00ED67DA"/>
    <w:pPr>
      <w:ind w:left="1418" w:hanging="1418"/>
    </w:pPr>
  </w:style>
  <w:style w:type="paragraph" w:styleId="30">
    <w:name w:val="toc 3"/>
    <w:basedOn w:val="21"/>
    <w:semiHidden/>
    <w:rsid w:val="00ED67DA"/>
    <w:pPr>
      <w:ind w:left="1134" w:hanging="1134"/>
    </w:pPr>
  </w:style>
  <w:style w:type="paragraph" w:styleId="21">
    <w:name w:val="toc 2"/>
    <w:basedOn w:val="10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67DA"/>
    <w:pPr>
      <w:ind w:left="284"/>
    </w:pPr>
  </w:style>
  <w:style w:type="paragraph" w:styleId="11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3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90">
    <w:name w:val="toc 9"/>
    <w:basedOn w:val="80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60">
    <w:name w:val="toc 6"/>
    <w:basedOn w:val="50"/>
    <w:next w:val="a"/>
    <w:semiHidden/>
    <w:rsid w:val="00ED67DA"/>
    <w:pPr>
      <w:ind w:left="1985" w:hanging="1985"/>
    </w:pPr>
  </w:style>
  <w:style w:type="paragraph" w:styleId="70">
    <w:name w:val="toc 7"/>
    <w:basedOn w:val="60"/>
    <w:next w:val="a"/>
    <w:semiHidden/>
    <w:rsid w:val="00ED67DA"/>
    <w:pPr>
      <w:ind w:left="2268" w:hanging="2268"/>
    </w:pPr>
  </w:style>
  <w:style w:type="paragraph" w:styleId="24">
    <w:name w:val="List Bullet 2"/>
    <w:basedOn w:val="af"/>
    <w:rsid w:val="00ED67DA"/>
    <w:pPr>
      <w:ind w:left="851"/>
    </w:pPr>
  </w:style>
  <w:style w:type="paragraph" w:styleId="31">
    <w:name w:val="List Bullet 3"/>
    <w:basedOn w:val="24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5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ED67DA"/>
    <w:pPr>
      <w:ind w:left="1135"/>
    </w:pPr>
  </w:style>
  <w:style w:type="paragraph" w:styleId="41">
    <w:name w:val="List 4"/>
    <w:basedOn w:val="32"/>
    <w:rsid w:val="00ED67DA"/>
    <w:pPr>
      <w:ind w:left="1418"/>
    </w:pPr>
  </w:style>
  <w:style w:type="paragraph" w:styleId="51">
    <w:name w:val="List 5"/>
    <w:basedOn w:val="41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2">
    <w:name w:val="List Bullet 4"/>
    <w:basedOn w:val="31"/>
    <w:rsid w:val="00ED67DA"/>
    <w:pPr>
      <w:ind w:left="1418"/>
    </w:pPr>
  </w:style>
  <w:style w:type="paragraph" w:styleId="52">
    <w:name w:val="List Bullet 5"/>
    <w:basedOn w:val="42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5"/>
    <w:rsid w:val="00ED67DA"/>
  </w:style>
  <w:style w:type="paragraph" w:customStyle="1" w:styleId="B3">
    <w:name w:val="B3"/>
    <w:basedOn w:val="32"/>
    <w:rsid w:val="00ED67DA"/>
  </w:style>
  <w:style w:type="paragraph" w:customStyle="1" w:styleId="B4">
    <w:name w:val="B4"/>
    <w:basedOn w:val="41"/>
    <w:rsid w:val="00ED67DA"/>
  </w:style>
  <w:style w:type="paragraph" w:customStyle="1" w:styleId="B5">
    <w:name w:val="B5"/>
    <w:basedOn w:val="51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Revision"/>
    <w:hidden/>
    <w:uiPriority w:val="99"/>
    <w:semiHidden/>
    <w:rsid w:val="00CD6093"/>
    <w:rPr>
      <w:lang w:eastAsia="en-US"/>
    </w:rPr>
  </w:style>
  <w:style w:type="paragraph" w:styleId="af5">
    <w:name w:val="List Paragraph"/>
    <w:basedOn w:val="a"/>
    <w:uiPriority w:val="34"/>
    <w:qFormat/>
    <w:rsid w:val="004912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ruixin@caict.ac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BF59EA-BB52-47FE-9F78-2E1D97DBA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632</TotalTime>
  <Pages>1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4656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Ruixin Wang</cp:lastModifiedBy>
  <cp:revision>105</cp:revision>
  <cp:lastPrinted>2000-02-29T11:31:00Z</cp:lastPrinted>
  <dcterms:created xsi:type="dcterms:W3CDTF">2018-06-13T22:17:00Z</dcterms:created>
  <dcterms:modified xsi:type="dcterms:W3CDTF">2020-04-10T15:23:00Z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